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Attorney of John Aylesbury, son of Sir Thomas Aylesbury(q.v.) and his wife, </w:t>
      </w: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Katherine(q.v.).   (</w:t>
      </w:r>
      <w:hyperlink r:id="rId6" w:history="1">
        <w:r w:rsidRPr="008B5A0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21-150)</w:t>
      </w: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held in Milton Keynes, Buckinghamshire,</w:t>
      </w: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assign dower to Katherine Aylesbury.  (ibid.)</w:t>
      </w: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0447" w:rsidRPr="00EA0447" w:rsidRDefault="00EA0447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  <w:bookmarkStart w:id="0" w:name="_GoBack"/>
      <w:bookmarkEnd w:id="0"/>
    </w:p>
    <w:sectPr w:rsidR="00EA0447" w:rsidRPr="00EA04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447" w:rsidRDefault="00EA0447" w:rsidP="00564E3C">
      <w:pPr>
        <w:spacing w:after="0" w:line="240" w:lineRule="auto"/>
      </w:pPr>
      <w:r>
        <w:separator/>
      </w:r>
    </w:p>
  </w:endnote>
  <w:endnote w:type="continuationSeparator" w:id="0">
    <w:p w:rsidR="00EA0447" w:rsidRDefault="00EA04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0447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447" w:rsidRDefault="00EA0447" w:rsidP="00564E3C">
      <w:pPr>
        <w:spacing w:after="0" w:line="240" w:lineRule="auto"/>
      </w:pPr>
      <w:r>
        <w:separator/>
      </w:r>
    </w:p>
  </w:footnote>
  <w:footnote w:type="continuationSeparator" w:id="0">
    <w:p w:rsidR="00EA0447" w:rsidRDefault="00EA04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447"/>
    <w:rsid w:val="00372DC6"/>
    <w:rsid w:val="00564E3C"/>
    <w:rsid w:val="0064591D"/>
    <w:rsid w:val="00DD5B8A"/>
    <w:rsid w:val="00EA044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890D6"/>
  <w15:chartTrackingRefBased/>
  <w15:docId w15:val="{70B3BD1B-8A35-4C07-B314-F652CB24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A04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2015-12-17T17:14:00Z</dcterms:created>
  <dcterms:modified xsi:type="dcterms:W3CDTF">2015-12-17T17:24:00Z</dcterms:modified>
</cp:coreProperties>
</file>